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FC3930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FC3930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FC3930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FC3930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0E1593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11091/017-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5118CA">
          <w:t xml:space="preserve">18.11.2016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5118CA">
          <w:rPr>
            <w:bCs/>
          </w:rPr>
          <w:t xml:space="preserve">24.11.2016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0E1593" w:rsidRPr="000E1593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0E1593" w:rsidRPr="000E1593">
          <w:rPr>
            <w:rStyle w:val="aa"/>
          </w:rPr>
          <w:t>440052, г. Пенза, ул. Ново-Тамбовская, д.9;</w:t>
        </w:r>
        <w:r w:rsidR="000E1593" w:rsidRPr="000E1593">
          <w:rPr>
            <w:u w:val="single"/>
          </w:rPr>
          <w:t xml:space="preserve"> г. Пенза, Автоматный переулок, д. 2А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0E1593" w:rsidRPr="000E1593">
          <w:rPr>
            <w:rStyle w:val="aa"/>
          </w:rPr>
          <w:t xml:space="preserve"> Рентгенологическое отделение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0E1593" w:rsidRPr="000E1593">
          <w:rPr>
            <w:u w:val="single"/>
          </w:rPr>
          <w:t xml:space="preserve"> 11091/017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0E1593" w:rsidRPr="000E1593">
          <w:rPr>
            <w:rStyle w:val="aa"/>
          </w:rPr>
          <w:t xml:space="preserve"> Врач-рентгенолог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0E1593" w:rsidRPr="000E1593">
          <w:rPr>
            <w:rStyle w:val="aa"/>
          </w:rPr>
          <w:t xml:space="preserve"> 20463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0E1593" w:rsidRPr="000E1593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177FB3" w:rsidRPr="004F614B" w:rsidTr="005C43EF">
        <w:trPr>
          <w:jc w:val="center"/>
        </w:trPr>
        <w:tc>
          <w:tcPr>
            <w:tcW w:w="4678" w:type="dxa"/>
            <w:vAlign w:val="center"/>
          </w:tcPr>
          <w:p w:rsidR="00177FB3" w:rsidRPr="004F614B" w:rsidRDefault="00177FB3" w:rsidP="00177FB3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177FB3" w:rsidRPr="004F614B" w:rsidRDefault="00177FB3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177FB3" w:rsidRPr="004F614B" w:rsidRDefault="00177FB3" w:rsidP="005C43EF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177FB3" w:rsidRPr="004F614B" w:rsidRDefault="00177FB3" w:rsidP="005C43EF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177FB3" w:rsidRPr="004F614B" w:rsidRDefault="00177FB3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77FB3" w:rsidRPr="00177FB3" w:rsidRDefault="00F21614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177FB3" w:rsidRPr="00177FB3">
        <w:t>- Паспорт секундомера механического СОСпр-2б-2-000;</w:t>
      </w:r>
    </w:p>
    <w:p w:rsidR="00576095" w:rsidRPr="005C43EF" w:rsidRDefault="00177FB3" w:rsidP="00AD14A4">
      <w:r w:rsidRPr="00177FB3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F21614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F21614" w:rsidP="005859B9">
      <w:fldSimple w:instr=" DOCVARIABLE operac \* MERGEFORMAT ">
        <w:r w:rsidR="000E1593" w:rsidRPr="000E1593">
          <w:t xml:space="preserve"> Описание рентгеновских снимком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4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FC3930" w:rsidRPr="00FC3930">
          <w:rPr>
            <w:bCs/>
          </w:rPr>
          <w:t>-</w:t>
        </w:r>
        <w:r w:rsidR="00FC3930" w:rsidRPr="00FC3930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FC3930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FC3930" w:rsidTr="00FC39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C3930" w:rsidRDefault="00FC3930" w:rsidP="00AA46ED">
            <w:pPr>
              <w:pStyle w:val="a8"/>
            </w:pPr>
            <w:r w:rsidRPr="00FC393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FC393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C3930" w:rsidRDefault="00FC3930" w:rsidP="00AA46ED">
            <w:pPr>
              <w:pStyle w:val="a8"/>
            </w:pPr>
            <w:r w:rsidRPr="00FC393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FC393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C393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FC393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C3930" w:rsidRDefault="00FC3930" w:rsidP="00AA46ED">
            <w:pPr>
              <w:pStyle w:val="a8"/>
            </w:pPr>
            <w:r w:rsidRPr="00FC3930">
              <w:t>Митяева Ольга Александровна</w:t>
            </w:r>
          </w:p>
        </w:tc>
      </w:tr>
      <w:tr w:rsidR="00AA46ED" w:rsidRPr="00FC3930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FC3930" w:rsidRDefault="00FC3930" w:rsidP="00AA46ED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FC393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FC3930" w:rsidRDefault="00FC3930" w:rsidP="00AA46ED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FC393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FC3930" w:rsidRDefault="00FC3930" w:rsidP="00AA46ED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FC393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FC3930" w:rsidRDefault="00FC3930" w:rsidP="00AA46ED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FC3930" w:rsidTr="00FC39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FC3930" w:rsidRDefault="00FC3930" w:rsidP="005C43EF">
            <w:pPr>
              <w:pStyle w:val="a8"/>
            </w:pPr>
            <w:r w:rsidRPr="00FC393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FC3930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FC3930" w:rsidRDefault="00FC3930" w:rsidP="005C43EF">
            <w:pPr>
              <w:pStyle w:val="a8"/>
            </w:pPr>
            <w:r w:rsidRPr="00FC393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FC3930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FC3930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FC3930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FC3930" w:rsidRDefault="00FC3930" w:rsidP="005C43EF">
            <w:pPr>
              <w:pStyle w:val="a8"/>
            </w:pPr>
            <w:r w:rsidRPr="00FC3930">
              <w:t>Лукичев Дмитрий Олегович</w:t>
            </w:r>
          </w:p>
        </w:tc>
      </w:tr>
      <w:tr w:rsidR="005C43EF" w:rsidRPr="00FC3930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FC3930" w:rsidRDefault="00FC3930" w:rsidP="005C43EF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FC3930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FC3930" w:rsidRDefault="00FC3930" w:rsidP="005C43EF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FC3930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FC3930" w:rsidRDefault="00FC3930" w:rsidP="005C43EF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FC3930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FC3930" w:rsidRDefault="00FC3930" w:rsidP="005C43EF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3930" w:rsidRDefault="00FC3930" w:rsidP="0076042D">
      <w:pPr>
        <w:pStyle w:val="a9"/>
      </w:pPr>
      <w:r>
        <w:separator/>
      </w:r>
    </w:p>
  </w:endnote>
  <w:endnote w:type="continuationSeparator" w:id="0">
    <w:p w:rsidR="00FC3930" w:rsidRDefault="00FC393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0E159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11091/017-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F21614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F21614" w:rsidRPr="009E2A4C">
            <w:rPr>
              <w:rStyle w:val="ad"/>
              <w:sz w:val="20"/>
              <w:szCs w:val="20"/>
            </w:rPr>
            <w:fldChar w:fldCharType="separate"/>
          </w:r>
          <w:r w:rsidR="000E1593">
            <w:rPr>
              <w:rStyle w:val="ad"/>
              <w:noProof/>
              <w:sz w:val="20"/>
              <w:szCs w:val="20"/>
            </w:rPr>
            <w:t>1</w:t>
          </w:r>
          <w:r w:rsidR="00F21614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E1593" w:rsidRPr="000E1593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3930" w:rsidRDefault="00FC3930" w:rsidP="0076042D">
      <w:pPr>
        <w:pStyle w:val="a9"/>
      </w:pPr>
      <w:r>
        <w:separator/>
      </w:r>
    </w:p>
  </w:footnote>
  <w:footnote w:type="continuationSeparator" w:id="0">
    <w:p w:rsidR="00FC3930" w:rsidRDefault="00FC393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2;  11091/017, 11091/017-1А (11091/017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Рентгенологическое отделение"/>
    <w:docVar w:name="class" w:val="1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2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2EF5AADBE5234B42AAF9EE15ED6D4278"/>
    <w:docVar w:name="fill_date" w:val="24.11.2016"/>
    <w:docVar w:name="hlp" w:val="3"/>
    <w:docVar w:name="izm_date" w:val="18.11.2016"/>
    <w:docVar w:name="izm_metod" w:val="    "/>
    <w:docVar w:name="izm_nd_new" w:val="- Паспорт секундомера механического СОСпр-2б-2-00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17- Н "/>
    <w:docVar w:name="num_form" w:val="2"/>
    <w:docVar w:name="oborud" w:val=" Негатоскоп, ПЭВМ, рентгенологическое оборудование "/>
    <w:docVar w:name="operac" w:val=" Описание рентгеновских снимком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C60CE7A4A1A4657898B39C4EA536E20"/>
    <w:docVar w:name="rm_id" w:val="14"/>
    <w:docVar w:name="rm_name" w:val=" Врач-рентгенолог "/>
    <w:docVar w:name="rm_number" w:val=" 11091/017 "/>
    <w:docVar w:name="si_guids" w:val="16B6156C859E44F8992122044733BD6D@1712@19.10.2016@18.10.2017"/>
    <w:docVar w:name="sign_date" w:val="   "/>
    <w:docVar w:name="struct_info" w:val="    "/>
    <w:docVar w:name="template" w:val="napr_prg_sout.dot"/>
    <w:docVar w:name="timesmena" w:val="360"/>
    <w:docVar w:name="tools" w:val=" Пленка для рентгеновских снимков "/>
    <w:docVar w:name="version" w:val="51"/>
  </w:docVars>
  <w:rsids>
    <w:rsidRoot w:val="00B576F4"/>
    <w:rsid w:val="00011B13"/>
    <w:rsid w:val="00025683"/>
    <w:rsid w:val="00046815"/>
    <w:rsid w:val="0005566C"/>
    <w:rsid w:val="000912A1"/>
    <w:rsid w:val="000B098E"/>
    <w:rsid w:val="000D1F5B"/>
    <w:rsid w:val="000E1593"/>
    <w:rsid w:val="000F097E"/>
    <w:rsid w:val="00110025"/>
    <w:rsid w:val="001429B1"/>
    <w:rsid w:val="001607C8"/>
    <w:rsid w:val="00177FB3"/>
    <w:rsid w:val="001F4D8D"/>
    <w:rsid w:val="0021519C"/>
    <w:rsid w:val="00234932"/>
    <w:rsid w:val="002B2062"/>
    <w:rsid w:val="002E55C6"/>
    <w:rsid w:val="00305B2F"/>
    <w:rsid w:val="0035214A"/>
    <w:rsid w:val="00360D93"/>
    <w:rsid w:val="00367816"/>
    <w:rsid w:val="003876C3"/>
    <w:rsid w:val="003A20B4"/>
    <w:rsid w:val="003C24DB"/>
    <w:rsid w:val="0040104A"/>
    <w:rsid w:val="00402CAC"/>
    <w:rsid w:val="00426B3D"/>
    <w:rsid w:val="00444410"/>
    <w:rsid w:val="004A321B"/>
    <w:rsid w:val="004A47AD"/>
    <w:rsid w:val="004C4DB2"/>
    <w:rsid w:val="004C6724"/>
    <w:rsid w:val="004C6E55"/>
    <w:rsid w:val="005118CA"/>
    <w:rsid w:val="005267A2"/>
    <w:rsid w:val="00563E94"/>
    <w:rsid w:val="00576095"/>
    <w:rsid w:val="005859B9"/>
    <w:rsid w:val="005A3A36"/>
    <w:rsid w:val="005B466C"/>
    <w:rsid w:val="005B7FE8"/>
    <w:rsid w:val="005C0A9A"/>
    <w:rsid w:val="005C43EF"/>
    <w:rsid w:val="005F05ED"/>
    <w:rsid w:val="005F3CCA"/>
    <w:rsid w:val="0064762B"/>
    <w:rsid w:val="00674E86"/>
    <w:rsid w:val="0069682B"/>
    <w:rsid w:val="006C28B3"/>
    <w:rsid w:val="007049EB"/>
    <w:rsid w:val="00710271"/>
    <w:rsid w:val="00717C9F"/>
    <w:rsid w:val="00745D40"/>
    <w:rsid w:val="0076042D"/>
    <w:rsid w:val="00794E17"/>
    <w:rsid w:val="007A4C5E"/>
    <w:rsid w:val="007D1852"/>
    <w:rsid w:val="007D2CEA"/>
    <w:rsid w:val="00883461"/>
    <w:rsid w:val="008C739D"/>
    <w:rsid w:val="008D5F6D"/>
    <w:rsid w:val="008E68DE"/>
    <w:rsid w:val="0090588D"/>
    <w:rsid w:val="0092778A"/>
    <w:rsid w:val="00967790"/>
    <w:rsid w:val="009E2735"/>
    <w:rsid w:val="00A04C97"/>
    <w:rsid w:val="00A12349"/>
    <w:rsid w:val="00A91908"/>
    <w:rsid w:val="00AA4551"/>
    <w:rsid w:val="00AA46ED"/>
    <w:rsid w:val="00AA4DCC"/>
    <w:rsid w:val="00AB0AA8"/>
    <w:rsid w:val="00AD14A4"/>
    <w:rsid w:val="00AD19B9"/>
    <w:rsid w:val="00AD7C32"/>
    <w:rsid w:val="00AF796F"/>
    <w:rsid w:val="00B576F4"/>
    <w:rsid w:val="00B66A82"/>
    <w:rsid w:val="00B74D1E"/>
    <w:rsid w:val="00B93399"/>
    <w:rsid w:val="00BA5029"/>
    <w:rsid w:val="00BC2F3C"/>
    <w:rsid w:val="00BF498E"/>
    <w:rsid w:val="00C02721"/>
    <w:rsid w:val="00C3083C"/>
    <w:rsid w:val="00C763A8"/>
    <w:rsid w:val="00C94ADC"/>
    <w:rsid w:val="00CE3307"/>
    <w:rsid w:val="00D64742"/>
    <w:rsid w:val="00D74283"/>
    <w:rsid w:val="00D76DF8"/>
    <w:rsid w:val="00DB5302"/>
    <w:rsid w:val="00DD6B1F"/>
    <w:rsid w:val="00E124F4"/>
    <w:rsid w:val="00E36337"/>
    <w:rsid w:val="00EB72AD"/>
    <w:rsid w:val="00EC37A1"/>
    <w:rsid w:val="00ED4575"/>
    <w:rsid w:val="00EE2799"/>
    <w:rsid w:val="00EF3DC4"/>
    <w:rsid w:val="00F04D2F"/>
    <w:rsid w:val="00F17946"/>
    <w:rsid w:val="00F21614"/>
    <w:rsid w:val="00F31233"/>
    <w:rsid w:val="00F74CCB"/>
    <w:rsid w:val="00F76072"/>
    <w:rsid w:val="00FB001B"/>
    <w:rsid w:val="00FC3930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1</TotalTime>
  <Pages>2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17</cp:revision>
  <dcterms:created xsi:type="dcterms:W3CDTF">2016-07-19T12:54:00Z</dcterms:created>
  <dcterms:modified xsi:type="dcterms:W3CDTF">2016-11-25T06:21:00Z</dcterms:modified>
</cp:coreProperties>
</file>